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1B1C1CA5" w:rsidR="008D712F" w:rsidRPr="008D712F" w:rsidRDefault="00A717A9" w:rsidP="008D712F">
      <w:pPr>
        <w:pStyle w:val="Titel"/>
        <w:rPr>
          <w:sz w:val="36"/>
          <w:szCs w:val="28"/>
        </w:rPr>
      </w:pPr>
      <w:r w:rsidRPr="00A717A9">
        <w:rPr>
          <w:sz w:val="36"/>
          <w:szCs w:val="28"/>
        </w:rPr>
        <w:t>Stakeholderanalyse</w:t>
      </w:r>
    </w:p>
    <w:tbl>
      <w:tblPr>
        <w:tblW w:w="151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2665"/>
        <w:gridCol w:w="3132"/>
        <w:gridCol w:w="3132"/>
        <w:gridCol w:w="3132"/>
        <w:gridCol w:w="3132"/>
      </w:tblGrid>
      <w:tr w:rsidR="00CC5E5B" w:rsidRPr="00073C48" w14:paraId="68831181" w14:textId="77777777" w:rsidTr="00CC5E5B">
        <w:trPr>
          <w:cantSplit/>
          <w:tblHeader/>
        </w:trPr>
        <w:tc>
          <w:tcPr>
            <w:tcW w:w="2665" w:type="dxa"/>
            <w:shd w:val="clear" w:color="auto" w:fill="707173"/>
            <w:vAlign w:val="center"/>
          </w:tcPr>
          <w:p w14:paraId="2083ADCD" w14:textId="77777777" w:rsidR="00CC5E5B" w:rsidRPr="00073C48" w:rsidRDefault="00CC5E5B" w:rsidP="00D6376C">
            <w:pPr>
              <w:pStyle w:val="Tabelle-berschriftW"/>
            </w:pPr>
            <w:r w:rsidRPr="00073C48">
              <w:t>Stakeholder</w:t>
            </w:r>
          </w:p>
        </w:tc>
        <w:tc>
          <w:tcPr>
            <w:tcW w:w="3132" w:type="dxa"/>
            <w:shd w:val="clear" w:color="auto" w:fill="707173"/>
            <w:vAlign w:val="center"/>
          </w:tcPr>
          <w:p w14:paraId="76AF4C5D" w14:textId="77777777" w:rsidR="00CC5E5B" w:rsidRPr="00073C48" w:rsidRDefault="00CC5E5B" w:rsidP="00D6376C">
            <w:pPr>
              <w:pStyle w:val="Tabelle-berschriftW"/>
            </w:pPr>
            <w:r w:rsidRPr="00073C48">
              <w:t>Erwartungen</w:t>
            </w:r>
          </w:p>
        </w:tc>
        <w:tc>
          <w:tcPr>
            <w:tcW w:w="3132" w:type="dxa"/>
            <w:shd w:val="clear" w:color="auto" w:fill="707173"/>
            <w:vAlign w:val="center"/>
          </w:tcPr>
          <w:p w14:paraId="3E118325" w14:textId="77777777" w:rsidR="00CC5E5B" w:rsidRPr="00073C48" w:rsidRDefault="00CC5E5B" w:rsidP="00D6376C">
            <w:pPr>
              <w:pStyle w:val="Tabelle-berschriftW"/>
            </w:pPr>
            <w:r w:rsidRPr="00073C48">
              <w:t>Befürchtungen</w:t>
            </w:r>
          </w:p>
        </w:tc>
        <w:tc>
          <w:tcPr>
            <w:tcW w:w="3132" w:type="dxa"/>
            <w:tcBorders>
              <w:top w:val="single" w:sz="12" w:space="0" w:color="auto"/>
            </w:tcBorders>
            <w:shd w:val="clear" w:color="auto" w:fill="707173"/>
            <w:vAlign w:val="center"/>
          </w:tcPr>
          <w:p w14:paraId="40E109EB" w14:textId="77777777" w:rsidR="00CC5E5B" w:rsidRPr="00073C48" w:rsidRDefault="00CC5E5B" w:rsidP="00D6376C">
            <w:pPr>
              <w:pStyle w:val="Tabelle-berschriftW"/>
            </w:pPr>
            <w:r w:rsidRPr="00073C48">
              <w:t>Widerstandspotential</w:t>
            </w:r>
          </w:p>
        </w:tc>
        <w:tc>
          <w:tcPr>
            <w:tcW w:w="3132" w:type="dxa"/>
            <w:tcBorders>
              <w:top w:val="single" w:sz="12" w:space="0" w:color="auto"/>
            </w:tcBorders>
            <w:shd w:val="clear" w:color="auto" w:fill="707173"/>
            <w:vAlign w:val="center"/>
          </w:tcPr>
          <w:p w14:paraId="1446504B" w14:textId="77777777" w:rsidR="00CC5E5B" w:rsidRPr="00073C48" w:rsidRDefault="00CC5E5B" w:rsidP="00D6376C">
            <w:pPr>
              <w:pStyle w:val="Tabelle-berschriftW"/>
            </w:pPr>
            <w:r w:rsidRPr="00073C48">
              <w:t>Nutzen vom Projekt</w:t>
            </w:r>
          </w:p>
        </w:tc>
      </w:tr>
      <w:tr w:rsidR="00CC5E5B" w:rsidRPr="00073C48" w14:paraId="4F798CE9" w14:textId="77777777" w:rsidTr="00CC5E5B">
        <w:trPr>
          <w:cantSplit/>
          <w:trHeight w:val="1020"/>
        </w:trPr>
        <w:tc>
          <w:tcPr>
            <w:tcW w:w="2665" w:type="dxa"/>
            <w:shd w:val="clear" w:color="auto" w:fill="ECEDED"/>
          </w:tcPr>
          <w:p w14:paraId="07436DEA" w14:textId="77777777" w:rsidR="00CC5E5B" w:rsidRPr="00073C48" w:rsidRDefault="00CC5E5B" w:rsidP="00D6376C">
            <w:pPr>
              <w:pStyle w:val="Tabellezentriert"/>
            </w:pPr>
          </w:p>
        </w:tc>
        <w:tc>
          <w:tcPr>
            <w:tcW w:w="3132" w:type="dxa"/>
            <w:shd w:val="clear" w:color="auto" w:fill="ECEDED"/>
          </w:tcPr>
          <w:p w14:paraId="40DC5AA3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608DF4A2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tcBorders>
              <w:top w:val="single" w:sz="8" w:space="0" w:color="87888A"/>
            </w:tcBorders>
            <w:shd w:val="clear" w:color="auto" w:fill="ECEDED"/>
          </w:tcPr>
          <w:p w14:paraId="40EEC763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tcBorders>
              <w:top w:val="single" w:sz="8" w:space="0" w:color="87888A"/>
            </w:tcBorders>
            <w:shd w:val="clear" w:color="auto" w:fill="ECEDED"/>
          </w:tcPr>
          <w:p w14:paraId="23640752" w14:textId="77777777" w:rsidR="00CC5E5B" w:rsidRPr="00073C48" w:rsidRDefault="00CC5E5B" w:rsidP="00D6376C">
            <w:pPr>
              <w:pStyle w:val="Tabelle-Standard"/>
            </w:pPr>
          </w:p>
        </w:tc>
      </w:tr>
      <w:tr w:rsidR="00CC5E5B" w:rsidRPr="00073C48" w14:paraId="77C32076" w14:textId="77777777" w:rsidTr="00CC5E5B">
        <w:trPr>
          <w:cantSplit/>
          <w:trHeight w:val="1020"/>
        </w:trPr>
        <w:tc>
          <w:tcPr>
            <w:tcW w:w="2665" w:type="dxa"/>
          </w:tcPr>
          <w:p w14:paraId="051FA25C" w14:textId="77777777" w:rsidR="00CC5E5B" w:rsidRPr="00073C48" w:rsidRDefault="00CC5E5B" w:rsidP="00D6376C">
            <w:pPr>
              <w:pStyle w:val="Tabellezentriert"/>
            </w:pPr>
          </w:p>
        </w:tc>
        <w:tc>
          <w:tcPr>
            <w:tcW w:w="3132" w:type="dxa"/>
          </w:tcPr>
          <w:p w14:paraId="29A4637D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</w:tcPr>
          <w:p w14:paraId="22897180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</w:tcPr>
          <w:p w14:paraId="0DD41318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</w:tcPr>
          <w:p w14:paraId="1BED4029" w14:textId="77777777" w:rsidR="00CC5E5B" w:rsidRPr="00073C48" w:rsidRDefault="00CC5E5B" w:rsidP="00D6376C">
            <w:pPr>
              <w:pStyle w:val="Tabelle-Standard"/>
            </w:pPr>
          </w:p>
        </w:tc>
      </w:tr>
      <w:tr w:rsidR="00CC5E5B" w:rsidRPr="00073C48" w14:paraId="15982CBA" w14:textId="77777777" w:rsidTr="00CC5E5B">
        <w:trPr>
          <w:cantSplit/>
          <w:trHeight w:val="1020"/>
        </w:trPr>
        <w:tc>
          <w:tcPr>
            <w:tcW w:w="2665" w:type="dxa"/>
            <w:shd w:val="clear" w:color="auto" w:fill="ECEDED"/>
          </w:tcPr>
          <w:p w14:paraId="13C13838" w14:textId="77777777" w:rsidR="00CC5E5B" w:rsidRPr="00073C48" w:rsidRDefault="00CC5E5B" w:rsidP="00D6376C">
            <w:pPr>
              <w:pStyle w:val="Tabellezentriert"/>
            </w:pPr>
          </w:p>
        </w:tc>
        <w:tc>
          <w:tcPr>
            <w:tcW w:w="3132" w:type="dxa"/>
            <w:shd w:val="clear" w:color="auto" w:fill="ECEDED"/>
          </w:tcPr>
          <w:p w14:paraId="76967ECD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068B8319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31311D0A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4433E2FF" w14:textId="77777777" w:rsidR="00CC5E5B" w:rsidRPr="00073C48" w:rsidRDefault="00CC5E5B" w:rsidP="00D6376C">
            <w:pPr>
              <w:pStyle w:val="Tabelle-Standard"/>
            </w:pPr>
          </w:p>
        </w:tc>
      </w:tr>
      <w:tr w:rsidR="00CC5E5B" w:rsidRPr="00073C48" w14:paraId="2002D2CC" w14:textId="77777777" w:rsidTr="00CC5E5B">
        <w:trPr>
          <w:cantSplit/>
          <w:trHeight w:val="1020"/>
        </w:trPr>
        <w:tc>
          <w:tcPr>
            <w:tcW w:w="2665" w:type="dxa"/>
            <w:shd w:val="clear" w:color="auto" w:fill="auto"/>
          </w:tcPr>
          <w:p w14:paraId="09F8981E" w14:textId="77777777" w:rsidR="00CC5E5B" w:rsidRPr="00073C48" w:rsidRDefault="00CC5E5B" w:rsidP="00D6376C">
            <w:pPr>
              <w:pStyle w:val="Tabellezentriert"/>
            </w:pPr>
          </w:p>
        </w:tc>
        <w:tc>
          <w:tcPr>
            <w:tcW w:w="3132" w:type="dxa"/>
          </w:tcPr>
          <w:p w14:paraId="20F06163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</w:tcPr>
          <w:p w14:paraId="40D4C611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auto"/>
          </w:tcPr>
          <w:p w14:paraId="3DBF4F5F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auto"/>
          </w:tcPr>
          <w:p w14:paraId="6F54B724" w14:textId="77777777" w:rsidR="00CC5E5B" w:rsidRPr="00073C48" w:rsidRDefault="00CC5E5B" w:rsidP="00D6376C">
            <w:pPr>
              <w:pStyle w:val="Tabelle-Standard"/>
            </w:pPr>
          </w:p>
        </w:tc>
      </w:tr>
      <w:tr w:rsidR="00CC5E5B" w:rsidRPr="00073C48" w14:paraId="458C9662" w14:textId="77777777" w:rsidTr="00CC5E5B">
        <w:trPr>
          <w:cantSplit/>
          <w:trHeight w:val="1020"/>
        </w:trPr>
        <w:tc>
          <w:tcPr>
            <w:tcW w:w="2665" w:type="dxa"/>
            <w:shd w:val="clear" w:color="auto" w:fill="ECEDED"/>
          </w:tcPr>
          <w:p w14:paraId="275D932F" w14:textId="77777777" w:rsidR="00CC5E5B" w:rsidRPr="00073C48" w:rsidRDefault="00CC5E5B" w:rsidP="00D6376C">
            <w:pPr>
              <w:pStyle w:val="Tabellezentriert"/>
            </w:pPr>
          </w:p>
        </w:tc>
        <w:tc>
          <w:tcPr>
            <w:tcW w:w="3132" w:type="dxa"/>
            <w:shd w:val="clear" w:color="auto" w:fill="ECEDED"/>
          </w:tcPr>
          <w:p w14:paraId="4BE438F5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0D69E267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321F4344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ECEDED"/>
          </w:tcPr>
          <w:p w14:paraId="746443DE" w14:textId="77777777" w:rsidR="00CC5E5B" w:rsidRPr="00073C48" w:rsidRDefault="00CC5E5B" w:rsidP="00D6376C">
            <w:pPr>
              <w:pStyle w:val="Tabelle-Standard"/>
            </w:pPr>
          </w:p>
        </w:tc>
      </w:tr>
      <w:tr w:rsidR="00CC5E5B" w:rsidRPr="00073C48" w14:paraId="5D531B25" w14:textId="77777777" w:rsidTr="00CC5E5B">
        <w:trPr>
          <w:cantSplit/>
          <w:trHeight w:val="1020"/>
        </w:trPr>
        <w:tc>
          <w:tcPr>
            <w:tcW w:w="2665" w:type="dxa"/>
            <w:shd w:val="clear" w:color="auto" w:fill="auto"/>
          </w:tcPr>
          <w:p w14:paraId="3D71F575" w14:textId="77777777" w:rsidR="00CC5E5B" w:rsidRPr="00073C48" w:rsidRDefault="00CC5E5B" w:rsidP="00D6376C">
            <w:pPr>
              <w:pStyle w:val="Tabellezentriert"/>
            </w:pPr>
          </w:p>
        </w:tc>
        <w:tc>
          <w:tcPr>
            <w:tcW w:w="3132" w:type="dxa"/>
          </w:tcPr>
          <w:p w14:paraId="57E26AC2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</w:tcPr>
          <w:p w14:paraId="24268BD7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auto"/>
          </w:tcPr>
          <w:p w14:paraId="75CF7824" w14:textId="77777777" w:rsidR="00CC5E5B" w:rsidRPr="00073C48" w:rsidRDefault="00CC5E5B" w:rsidP="00D6376C">
            <w:pPr>
              <w:pStyle w:val="Tabelle-Standard"/>
            </w:pPr>
          </w:p>
        </w:tc>
        <w:tc>
          <w:tcPr>
            <w:tcW w:w="3132" w:type="dxa"/>
            <w:shd w:val="clear" w:color="auto" w:fill="auto"/>
          </w:tcPr>
          <w:p w14:paraId="3340F065" w14:textId="77777777" w:rsidR="00CC5E5B" w:rsidRPr="00073C48" w:rsidRDefault="00CC5E5B" w:rsidP="00D6376C">
            <w:pPr>
              <w:pStyle w:val="Tabelle-Standard"/>
            </w:pPr>
          </w:p>
        </w:tc>
      </w:tr>
    </w:tbl>
    <w:p w14:paraId="2EE6B5F7" w14:textId="77777777" w:rsidR="00927970" w:rsidRDefault="00927970" w:rsidP="008D712F"/>
    <w:sectPr w:rsidR="00927970" w:rsidSect="00A71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2948" w:right="567" w:bottom="1134" w:left="1134" w:header="567" w:footer="567" w:gutter="0"/>
      <w:paperSrc w:first="7" w:other="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388A5" w14:textId="77777777" w:rsidR="00DB6545" w:rsidRDefault="00DB6545" w:rsidP="00795E78">
      <w:r>
        <w:separator/>
      </w:r>
    </w:p>
    <w:p w14:paraId="1B0E1928" w14:textId="77777777" w:rsidR="00DB6545" w:rsidRDefault="00DB6545" w:rsidP="00795E78"/>
    <w:p w14:paraId="06E7D459" w14:textId="77777777" w:rsidR="00DB6545" w:rsidRDefault="00DB6545" w:rsidP="00795E78"/>
    <w:p w14:paraId="06CA1262" w14:textId="77777777" w:rsidR="00DB6545" w:rsidRDefault="00DB6545" w:rsidP="00795E78"/>
    <w:p w14:paraId="112FE7FC" w14:textId="77777777" w:rsidR="00DB6545" w:rsidRDefault="00DB6545" w:rsidP="00795E78"/>
  </w:endnote>
  <w:endnote w:type="continuationSeparator" w:id="0">
    <w:p w14:paraId="31B55503" w14:textId="77777777" w:rsidR="00DB6545" w:rsidRDefault="00DB6545" w:rsidP="00795E78">
      <w:r>
        <w:continuationSeparator/>
      </w:r>
    </w:p>
    <w:p w14:paraId="148B2F48" w14:textId="77777777" w:rsidR="00DB6545" w:rsidRDefault="00DB6545" w:rsidP="00795E78"/>
    <w:p w14:paraId="3AA192CE" w14:textId="77777777" w:rsidR="00DB6545" w:rsidRDefault="00DB6545" w:rsidP="00795E78"/>
    <w:p w14:paraId="6389C4C5" w14:textId="77777777" w:rsidR="00DB6545" w:rsidRDefault="00DB6545" w:rsidP="00795E78"/>
    <w:p w14:paraId="374EB4E6" w14:textId="77777777" w:rsidR="00DB6545" w:rsidRDefault="00DB6545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2F43" w14:textId="77777777" w:rsidR="004D1AA3" w:rsidRDefault="004D1A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6EF6AF4" wp14:editId="35BFB1C1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9648000" cy="14605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48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FCA7220" id="Rectangle 2" o:spid="_x0000_s1026" style="position:absolute;margin-left:.45pt;margin-top:-7.6pt;width:759.7pt;height:1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65AC" w14:textId="77777777" w:rsidR="004D1AA3" w:rsidRDefault="004D1AA3" w:rsidP="004D1AA3">
    <w:pPr>
      <w:pStyle w:val="Fuzeile"/>
      <w:pBdr>
        <w:bottom w:val="single" w:sz="12" w:space="1" w:color="D9DADB"/>
      </w:pBdr>
      <w:ind w:right="0"/>
      <w:jc w:val="left"/>
    </w:pPr>
    <w:r>
      <w:tab/>
    </w:r>
  </w:p>
  <w:p w14:paraId="45A143D6" w14:textId="61A42E14" w:rsidR="004D1AA3" w:rsidRDefault="004D1AA3" w:rsidP="004D1AA3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6AAB267" wp14:editId="73280712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CFDF387" w14:textId="72C05EEE" w:rsidR="004D1AA3" w:rsidRDefault="004D1AA3" w:rsidP="004D1AA3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0D8B1DAB" wp14:editId="5235BDD4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AAB267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2CFDF387" w14:textId="72C05EEE" w:rsidR="004D1AA3" w:rsidRDefault="004D1AA3" w:rsidP="004D1AA3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0D8B1DAB" wp14:editId="5235BDD4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56B4461A" w14:textId="77777777" w:rsidR="004D1AA3" w:rsidRDefault="004D1AA3" w:rsidP="004D1AA3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EF88C" w14:textId="77777777" w:rsidR="00DB6545" w:rsidRDefault="00DB6545" w:rsidP="00795E78">
      <w:r>
        <w:separator/>
      </w:r>
    </w:p>
    <w:p w14:paraId="54D1E79A" w14:textId="77777777" w:rsidR="00DB6545" w:rsidRDefault="00DB6545" w:rsidP="00795E78"/>
    <w:p w14:paraId="13AEE97F" w14:textId="77777777" w:rsidR="00DB6545" w:rsidRDefault="00DB6545" w:rsidP="00795E78"/>
    <w:p w14:paraId="38406BDA" w14:textId="77777777" w:rsidR="00DB6545" w:rsidRDefault="00DB6545" w:rsidP="00795E78"/>
    <w:p w14:paraId="1A766550" w14:textId="77777777" w:rsidR="00DB6545" w:rsidRDefault="00DB6545" w:rsidP="00795E78"/>
  </w:footnote>
  <w:footnote w:type="continuationSeparator" w:id="0">
    <w:p w14:paraId="2707C515" w14:textId="77777777" w:rsidR="00DB6545" w:rsidRDefault="00DB6545" w:rsidP="00795E78">
      <w:r>
        <w:continuationSeparator/>
      </w:r>
    </w:p>
    <w:p w14:paraId="70208B38" w14:textId="77777777" w:rsidR="00DB6545" w:rsidRDefault="00DB6545" w:rsidP="00795E78"/>
    <w:p w14:paraId="2B89E652" w14:textId="77777777" w:rsidR="00DB6545" w:rsidRDefault="00DB6545" w:rsidP="00795E78"/>
    <w:p w14:paraId="64559EBF" w14:textId="77777777" w:rsidR="00DB6545" w:rsidRDefault="00DB6545" w:rsidP="00795E78"/>
    <w:p w14:paraId="43B7DFC0" w14:textId="77777777" w:rsidR="00DB6545" w:rsidRDefault="00DB6545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3034" w14:textId="77777777" w:rsidR="004D1AA3" w:rsidRDefault="004D1A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CE7BA78" wp14:editId="01FD00BB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10692000" cy="75565"/>
              <wp:effectExtent l="0" t="0" r="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9200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7422D0D1" id="Rectangle 12" o:spid="_x0000_s1026" style="position:absolute;margin-left:0;margin-top:112.85pt;width:841.9pt;height:5.9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5B58A1C5" w:rsidR="00E3124E" w:rsidRDefault="00A717A9" w:rsidP="00795E78">
    <w:r>
      <w:rPr>
        <w:noProof/>
      </w:rPr>
      <mc:AlternateContent>
        <mc:Choice Requires="wpg">
          <w:drawing>
            <wp:anchor distT="0" distB="0" distL="114300" distR="114300" simplePos="0" relativeHeight="251663872" behindDoc="1" locked="0" layoutInCell="1" allowOverlap="1" wp14:anchorId="7242E8B1" wp14:editId="05335A2C">
              <wp:simplePos x="0" y="0"/>
              <wp:positionH relativeFrom="column">
                <wp:posOffset>-720090</wp:posOffset>
              </wp:positionH>
              <wp:positionV relativeFrom="paragraph">
                <wp:posOffset>-360045</wp:posOffset>
              </wp:positionV>
              <wp:extent cx="10688513" cy="1741805"/>
              <wp:effectExtent l="0" t="0" r="0" b="0"/>
              <wp:wrapNone/>
              <wp:docPr id="875827885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688513" cy="1741805"/>
                        <a:chOff x="0" y="0"/>
                        <a:chExt cx="10688513" cy="1741805"/>
                      </a:xfrm>
                    </wpg:grpSpPr>
                    <pic:pic xmlns:pic="http://schemas.openxmlformats.org/drawingml/2006/picture">
                      <pic:nvPicPr>
                        <pic:cNvPr id="5" name="Grafik 20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3128838" y="0"/>
                          <a:ext cx="7559675" cy="1741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199464188" name="Grafik 199464188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r="27877"/>
                        <a:stretch/>
                      </pic:blipFill>
                      <pic:spPr bwMode="auto">
                        <a:xfrm>
                          <a:off x="0" y="0"/>
                          <a:ext cx="5450205" cy="1741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05DDF4A1" id="Gruppieren 1" o:spid="_x0000_s1026" style="position:absolute;margin-left:-56.7pt;margin-top:-28.35pt;width:841.6pt;height:137.15pt;z-index:-251652608" coordsize="106885,174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EeAAAAAFJnaHRsb25nAAAE2A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/9D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/0d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f/S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/9P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/1N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f/V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/9b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/19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f/Q3+P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/9H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/0t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/0d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f/S3+P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W3N/nZf+Wj/wDQx9+691j9+691737r3Xvfuvde&#10;9+691737r3Xvfuvde9+691737r3Xvfuvde9+691737r3Xvfuvde9+691737r3Xvfuvde9+691737&#10;r3Xvfuvde9+691737r3Xvfuvde9+691737r3Xvfuvde9+691737r3Xvfuvde9+691737r3Xvfuvd&#10;e9+690N/Qf8Ax+GS/wDDarP/AHaYb37r3Ruffuvde9+691737r3Xvfuvde9+691737r3Xvfuvde9&#10;+691737r3X//1t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XhLj6Tyy/7ncV/nH/3Tm/9Uf8Aqze/de6x/wA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0" o:spid="_x0000_s1027" type="#_x0000_t75" style="position:absolute;left:31288;width:75597;height:17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">
                <v:imagedata r:id="rId2" o:title=""/>
              </v:shape>
              <v:shape id="Grafik 199464188" o:spid="_x0000_s1028" type="#_x0000_t75" style="position:absolute;width:54502;height:174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">
                <v:imagedata r:id="rId2" o:title="" cropright="18269f"/>
              </v:shape>
            </v:group>
          </w:pict>
        </mc:Fallback>
      </mc:AlternateContent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37662199">
          <wp:extent cx="2119486" cy="696595"/>
          <wp:effectExtent l="0" t="0" r="0" b="8255"/>
          <wp:docPr id="4" name="Grafik 4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3"/>
                  </pic:cNvPr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489E"/>
    <w:rsid w:val="004C79B9"/>
    <w:rsid w:val="004D1AA3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95218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44E39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7A9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A50E0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C5E5B"/>
    <w:rsid w:val="00CD293F"/>
    <w:rsid w:val="00CD4412"/>
    <w:rsid w:val="00CF45FD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97FAE"/>
    <w:rsid w:val="00DA1715"/>
    <w:rsid w:val="00DA269F"/>
    <w:rsid w:val="00DA5F64"/>
    <w:rsid w:val="00DA6A0C"/>
    <w:rsid w:val="00DA715A"/>
    <w:rsid w:val="00DA7F6A"/>
    <w:rsid w:val="00DB6545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425F1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zentriert">
    <w:name w:val="Tabelle zentriert"/>
    <w:basedOn w:val="Tabelle-Standard"/>
    <w:rsid w:val="00CC5E5B"/>
    <w:pPr>
      <w:jc w:val="center"/>
    </w:pPr>
  </w:style>
  <w:style w:type="character" w:customStyle="1" w:styleId="FuzeileZchn">
    <w:name w:val="Fußzeile Zchn"/>
    <w:basedOn w:val="Absatz-Standardschriftart"/>
    <w:link w:val="Fuzeile"/>
    <w:rsid w:val="004D1AA3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pm-ipma.de/politik-gesellschaft/bildung/pm-an-schulen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3.xml><?xml version="1.0" encoding="utf-8"?>
<ds:datastoreItem xmlns:ds="http://schemas.openxmlformats.org/officeDocument/2006/customXml" ds:itemID="{6CCD07D9-D2A6-4CE4-9B4F-0BA5D0965BB6}"/>
</file>

<file path=customXml/itemProps4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21</Words>
  <Characters>114</Characters>
  <Application>Microsoft Office Word</Application>
  <DocSecurity>0</DocSecurity>
  <Lines>114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5</cp:revision>
  <cp:lastPrinted>2024-06-13T12:27:00Z</cp:lastPrinted>
  <dcterms:created xsi:type="dcterms:W3CDTF">2023-04-16T12:56:00Z</dcterms:created>
  <dcterms:modified xsi:type="dcterms:W3CDTF">2024-06-13T12:27:00Z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364100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